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652EC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B3600" w:rsidRDefault="0071620A" w:rsidP="008B36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15D1D">
        <w:rPr>
          <w:rFonts w:ascii="Corbel" w:hAnsi="Corbel"/>
          <w:b/>
          <w:smallCaps/>
          <w:sz w:val="24"/>
          <w:szCs w:val="24"/>
        </w:rPr>
        <w:t xml:space="preserve"> </w:t>
      </w:r>
      <w:r w:rsidR="00C15D1D">
        <w:rPr>
          <w:rFonts w:ascii="Corbel" w:hAnsi="Corbel"/>
          <w:i/>
          <w:smallCaps/>
          <w:sz w:val="24"/>
          <w:szCs w:val="24"/>
        </w:rPr>
        <w:t>2025</w:t>
      </w:r>
      <w:r w:rsidR="008B3600">
        <w:rPr>
          <w:rFonts w:ascii="Corbel" w:hAnsi="Corbel"/>
          <w:i/>
          <w:smallCaps/>
          <w:sz w:val="24"/>
          <w:szCs w:val="24"/>
        </w:rPr>
        <w:t>-202</w:t>
      </w:r>
      <w:r w:rsidR="00C15D1D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C15D1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C15D1D">
        <w:rPr>
          <w:rFonts w:ascii="Corbel" w:hAnsi="Corbel"/>
          <w:sz w:val="20"/>
          <w:szCs w:val="20"/>
        </w:rPr>
        <w:t>7</w:t>
      </w:r>
      <w:r w:rsidR="00FA374B">
        <w:rPr>
          <w:rFonts w:ascii="Corbel" w:hAnsi="Corbel"/>
          <w:sz w:val="20"/>
          <w:szCs w:val="20"/>
        </w:rPr>
        <w:t>/</w:t>
      </w:r>
      <w:r w:rsidR="00C15D1D">
        <w:rPr>
          <w:rFonts w:ascii="Corbel" w:hAnsi="Corbel"/>
          <w:sz w:val="20"/>
          <w:szCs w:val="20"/>
        </w:rPr>
        <w:t>2028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760BB">
              <w:rPr>
                <w:rFonts w:ascii="Corbel" w:hAnsi="Corbel"/>
                <w:b w:val="0"/>
                <w:bCs/>
                <w:sz w:val="24"/>
                <w:szCs w:val="24"/>
              </w:rPr>
              <w:t>Programy profilaktyczne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15D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III,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5 i 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876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B3F1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21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teoretyczne podstawy kształcenia, </w:t>
            </w:r>
            <w:r w:rsidR="000E06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wychowanie resocjalizujące,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profilaktyka społeczna oraz instytucje profilaktyczne i resocjalizacyjne. Posiadanie podstawowych wiadomości z zakresu funkcjonowania podstawowych środowisk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społeczno-wychowawczych.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 dla przeciwdziałania zjawiskom patologicznym.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083C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standardów jakości oraz zasad konstruowania programów profilaktycznych</w:t>
            </w:r>
            <w:r w:rsidR="00861436">
              <w:rPr>
                <w:rFonts w:ascii="Corbel" w:hAnsi="Corbel"/>
                <w:b w:val="0"/>
                <w:sz w:val="24"/>
                <w:szCs w:val="24"/>
              </w:rPr>
              <w:t>, a także podstaw praw</w:t>
            </w:r>
            <w:r w:rsidR="000E067D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861436">
              <w:rPr>
                <w:rFonts w:ascii="Corbel" w:hAnsi="Corbel"/>
                <w:b w:val="0"/>
                <w:sz w:val="24"/>
                <w:szCs w:val="24"/>
              </w:rPr>
              <w:t xml:space="preserve">ych prowadzenia działalności </w:t>
            </w:r>
            <w:r w:rsidR="00515E4C">
              <w:rPr>
                <w:rFonts w:ascii="Corbel" w:hAnsi="Corbel"/>
                <w:b w:val="0"/>
                <w:sz w:val="24"/>
                <w:szCs w:val="24"/>
              </w:rPr>
              <w:t>profilaktyczn</w:t>
            </w:r>
            <w:r w:rsidR="006620F6">
              <w:rPr>
                <w:rFonts w:ascii="Corbel" w:hAnsi="Corbel"/>
                <w:b w:val="0"/>
                <w:sz w:val="24"/>
                <w:szCs w:val="24"/>
              </w:rPr>
              <w:t>ej.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83C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różnymi rodzajami programów profilaktycznych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 realizowanych w wybranych instytucjach</w:t>
            </w:r>
            <w:r w:rsidR="002B3F1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>o charakterze profilaktyczno-wychowawczym i resocjalizacyjnym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ich skutecznością w walce z niepożądanymi 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zachowaniami. 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tworzenia oraz realizowania działań profilaktyczny</w:t>
            </w:r>
            <w:r w:rsidR="009449EE">
              <w:rPr>
                <w:rFonts w:ascii="Corbel" w:hAnsi="Corbel"/>
                <w:b w:val="0"/>
                <w:sz w:val="24"/>
                <w:szCs w:val="24"/>
              </w:rPr>
              <w:t>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2A1E8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93F">
              <w:rPr>
                <w:rFonts w:ascii="Corbel" w:hAnsi="Corbel"/>
                <w:b w:val="0"/>
                <w:smallCaps w:val="0"/>
                <w:szCs w:val="24"/>
              </w:rPr>
              <w:t>mówi rodzaje programów profilaktycznych realizowanych w wybranych instytucjach zajmujących się profilaktyką, wychowaniem i resocjalizacją.</w:t>
            </w:r>
          </w:p>
        </w:tc>
        <w:tc>
          <w:tcPr>
            <w:tcW w:w="1865" w:type="dxa"/>
          </w:tcPr>
          <w:p w:rsidR="005E593F" w:rsidRDefault="005E593F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353931" w:rsidRPr="009C54AE" w:rsidRDefault="00353931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DA33C7" w:rsidRPr="009C54AE" w:rsidRDefault="002A1E87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ymieni standardy jakości oraz zasady konstruowania programów profilaktycznych.</w:t>
            </w:r>
          </w:p>
        </w:tc>
        <w:tc>
          <w:tcPr>
            <w:tcW w:w="1865" w:type="dxa"/>
            <w:vMerge w:val="restart"/>
          </w:tcPr>
          <w:p w:rsidR="00DA33C7" w:rsidRDefault="00DA33C7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DA33C7" w:rsidRPr="009C54AE" w:rsidRDefault="00DA33C7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:rsidR="00DA33C7" w:rsidRDefault="002A1E87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rzedstawi prawne podstawy prowadzenia działalności profilaktycznej, wychowawczej</w:t>
            </w:r>
            <w:r w:rsidR="002B3F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i resocjalizacyjnej.</w:t>
            </w:r>
          </w:p>
        </w:tc>
        <w:tc>
          <w:tcPr>
            <w:tcW w:w="1865" w:type="dxa"/>
            <w:vMerge/>
          </w:tcPr>
          <w:p w:rsidR="00DA33C7" w:rsidRDefault="00DA33C7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oskonali swój warsztat metodyczny, wykorzystując nowoczesne metody, techniki i pomoce dydaktyczne do planowania i realizowania działań profilaktycznych.</w:t>
            </w:r>
          </w:p>
        </w:tc>
        <w:tc>
          <w:tcPr>
            <w:tcW w:w="1865" w:type="dxa"/>
          </w:tcPr>
          <w:p w:rsidR="006146C2" w:rsidRDefault="006146C2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okona ewaluacji i oceni skuteczność opracowanych oddziaływań profilaktycznych, wychowawczych, resocjalizacyjnych.</w:t>
            </w:r>
          </w:p>
        </w:tc>
        <w:tc>
          <w:tcPr>
            <w:tcW w:w="1865" w:type="dxa"/>
          </w:tcPr>
          <w:p w:rsidR="006146C2" w:rsidRPr="009C54AE" w:rsidRDefault="006146C2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 profilaktyczno-wychowawczych, zgodnie z założeniami profilaktyki I, II lub III rzędowej.</w:t>
            </w:r>
          </w:p>
        </w:tc>
        <w:tc>
          <w:tcPr>
            <w:tcW w:w="1865" w:type="dxa"/>
            <w:vMerge w:val="restart"/>
          </w:tcPr>
          <w:p w:rsidR="006146C2" w:rsidRDefault="006146C2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3A5C40" w:rsidRDefault="003A5C40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 profilaktyczno-wychowawcze,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swoje przygotowanie teoretyczne</w:t>
            </w:r>
            <w:r w:rsidR="002B3F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i metodyczne do realizacji profilaktycznych ćwiczeń warsztatowych </w:t>
            </w:r>
            <w:r w:rsidR="002B3F1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w kontekście samokształcenia</w:t>
            </w:r>
            <w:r w:rsidR="002B3F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i samorozwoju. </w:t>
            </w:r>
          </w:p>
        </w:tc>
        <w:tc>
          <w:tcPr>
            <w:tcW w:w="1865" w:type="dxa"/>
          </w:tcPr>
          <w:p w:rsidR="006146C2" w:rsidRDefault="00353931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53931" w:rsidRDefault="00353931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49EE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Prawne podstawy prowadzenia działalności </w:t>
            </w:r>
            <w:r w:rsidR="00862B9A">
              <w:rPr>
                <w:rFonts w:ascii="Corbel" w:hAnsi="Corbel"/>
                <w:sz w:val="24"/>
                <w:szCs w:val="24"/>
              </w:rPr>
              <w:t>profilaktycznej, wychowawczej i resocjalizacyjnej.</w:t>
            </w:r>
          </w:p>
        </w:tc>
      </w:tr>
      <w:tr w:rsidR="0085747A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programów profilaktycznych i poziomy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Zasady konstruowania programów profilaktycznych.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Zapoznanie z wybranymi programami profilaktycznymi prowadzonymi w różnych instytucjach o charakterze profilaktyczno-wychowawczym i resocjalizacyjnym (m.in. szkoły, świetlice środowiskowe i socjoterapeutyczne, MOW, MOS, zakłady poprawcze, zakłady karne).</w:t>
            </w:r>
          </w:p>
        </w:tc>
      </w:tr>
      <w:tr w:rsidR="00F62B59" w:rsidRPr="009C54AE" w:rsidTr="00923D7D">
        <w:tc>
          <w:tcPr>
            <w:tcW w:w="9639" w:type="dxa"/>
          </w:tcPr>
          <w:p w:rsidR="00F62B59" w:rsidRPr="00862B9A" w:rsidRDefault="00F62B59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Warsztat metodyczny pedagoga-profilaktyka. Znaczenie wykorzystania treningów pedagogiczno-psychologicznych w planowaniu i realizowaniu profilaktycznych ćwiczeń warsztatowych.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Konstruowanie konspektu zajęć profilaktyczno-wychowawczych, formułowanie tematu i celów zajęć, dobór metod, technik i środków dydaktycznych, charakterystyka grupy, w której zajęcia mają być realizowane.</w:t>
            </w:r>
          </w:p>
        </w:tc>
      </w:tr>
      <w:tr w:rsidR="00862B9A" w:rsidRPr="009C54AE" w:rsidTr="00923D7D">
        <w:tc>
          <w:tcPr>
            <w:tcW w:w="9639" w:type="dxa"/>
          </w:tcPr>
          <w:p w:rsidR="00F62B59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Warsztaty (samodzielne poprowadzenie zajęć profilaktyczno-wychowawczych przez studentów, zgodnie z opracowanym konspektem). </w:t>
            </w:r>
            <w:r w:rsidR="00F62B59">
              <w:rPr>
                <w:rFonts w:ascii="Corbel" w:hAnsi="Corbel"/>
                <w:sz w:val="24"/>
                <w:szCs w:val="24"/>
              </w:rPr>
              <w:t xml:space="preserve">Tematy i grupy powinny obejmować różne poziomy profilaktyki. </w:t>
            </w:r>
            <w:r w:rsidRPr="00862B9A">
              <w:rPr>
                <w:rFonts w:ascii="Corbel" w:hAnsi="Corbel"/>
                <w:sz w:val="24"/>
                <w:szCs w:val="24"/>
              </w:rPr>
              <w:t>Obszary tematyczne, wokół których powinny koncentrować się warsztaty (możliwość zgłoszenia własnych pomysłów zajęć  lub wykorzystanie jednej z poniższych propozycji do wyboru)</w:t>
            </w:r>
            <w:r w:rsidR="00F62B59">
              <w:rPr>
                <w:rFonts w:ascii="Corbel" w:hAnsi="Corbel"/>
                <w:sz w:val="24"/>
                <w:szCs w:val="24"/>
              </w:rPr>
              <w:t>: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agresji i autoagresji,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uzależnień (alkohol, nikotyna, narkotyki i dopalacze, uzależnienia behawioralne),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zapobieganie zachowaniom przestępczym wśród nieletnich / dorosłych,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wczesnej inicjacji seksualnej / prostytucji,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komercyjnemu i seksualnemu wykorzystywaniu dzieci i młodzieży,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przemocy w rodzinie,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 xml:space="preserve">trening radzenia sobie ze stresem,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trening podnoszenia samooceny i poczucia własnej wartości,</w:t>
            </w:r>
          </w:p>
          <w:p w:rsidR="00F62B59" w:rsidRDefault="00F62B59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wagarów i niepowodzeń szkolnych,</w:t>
            </w:r>
          </w:p>
          <w:p w:rsidR="00862B9A" w:rsidRP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kształtowanie umiejętności rodzicielskich, ojcowskich</w:t>
            </w:r>
            <w:r w:rsidR="000D386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2B59">
              <w:rPr>
                <w:rFonts w:ascii="Corbel" w:hAnsi="Corbel"/>
                <w:sz w:val="24"/>
                <w:szCs w:val="24"/>
              </w:rPr>
              <w:t>i macierzyńskich.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B1607D" w:rsidRDefault="009E602C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B1607D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C46A74" w:rsidRPr="00762738" w:rsidRDefault="00C46A74" w:rsidP="00C46A7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C46A74" w:rsidRDefault="00C46A74" w:rsidP="00C46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C46A74" w:rsidRPr="00C46A74" w:rsidRDefault="00C46A74" w:rsidP="00C46A74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kolokwium cząstkowych na początku każdych zajęć </w:t>
            </w:r>
          </w:p>
          <w:p w:rsidR="00C46A74" w:rsidRPr="00762738" w:rsidRDefault="00C46A74" w:rsidP="00C46A7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BD28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</w:t>
            </w:r>
            <w:r w:rsidR="000D386B">
              <w:rPr>
                <w:rFonts w:ascii="Corbel" w:hAnsi="Corbel"/>
                <w:sz w:val="24"/>
                <w:szCs w:val="24"/>
              </w:rPr>
              <w:t xml:space="preserve"> 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u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9E602C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280BCE" w:rsidRPr="009C54AE" w:rsidRDefault="00280BC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10202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80BCE" w:rsidRPr="009C54A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>,</w:t>
            </w:r>
          </w:p>
          <w:p w:rsidR="00C61DC5" w:rsidRDefault="00280BCE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="002A1E87">
              <w:rPr>
                <w:rFonts w:ascii="Corbel" w:hAnsi="Corbel"/>
                <w:sz w:val="24"/>
                <w:szCs w:val="24"/>
              </w:rPr>
              <w:t>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2A1E87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:rsidR="002A1E87" w:rsidRDefault="002A1E87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45</w:t>
            </w:r>
          </w:p>
          <w:p w:rsidR="002A1E87" w:rsidRDefault="002A1E87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  <w:p w:rsidR="002A1E87" w:rsidRPr="009C54AE" w:rsidRDefault="0010202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E602C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F840F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F840F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2A1E87" w:rsidRPr="009C54AE" w:rsidTr="00F840F9">
        <w:trPr>
          <w:trHeight w:val="428"/>
        </w:trPr>
        <w:tc>
          <w:tcPr>
            <w:tcW w:w="9639" w:type="dxa"/>
          </w:tcPr>
          <w:p w:rsidR="002A1E87" w:rsidRPr="00280BCE" w:rsidRDefault="002A1E87" w:rsidP="00F840F9">
            <w:pPr>
              <w:pStyle w:val="Punktygwne"/>
              <w:spacing w:before="0" w:after="0" w:line="276" w:lineRule="auto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0D386B" w:rsidRPr="00C74FB7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Knez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Słonina W. M., 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Poznaję - wybieram. Programy integracyjno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-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profilaktyczne dla uczniów gimnazjum i szkół ponadgimnazjalnych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RUBIKON,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2003. 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0D386B" w:rsidRPr="00D56FCE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Linowski K., Wysocki I.,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Oddziaływania psychokorekcyjne na skazanych agresywnych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  <w:t>w warunkach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Stowarzyszenie na Rzecz Rozwoju Wyższej Szkoły Biznesu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Przedsiębiorczości, Ostrowiec Świętokrzyski 2006.</w:t>
            </w:r>
          </w:p>
          <w:p w:rsidR="002A1E87" w:rsidRPr="00427F02" w:rsidRDefault="002A1E87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A1E87" w:rsidRPr="009C54AE" w:rsidTr="00F840F9">
        <w:trPr>
          <w:trHeight w:val="397"/>
        </w:trPr>
        <w:tc>
          <w:tcPr>
            <w:tcW w:w="9639" w:type="dxa"/>
          </w:tcPr>
          <w:p w:rsidR="002A1E87" w:rsidRDefault="002A1E87" w:rsidP="00F840F9">
            <w:pPr>
              <w:pStyle w:val="Punktygwne"/>
              <w:spacing w:before="0" w:after="0" w:line="276" w:lineRule="auto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0D386B" w:rsidRPr="00280BCE" w:rsidRDefault="000D386B" w:rsidP="00F840F9">
            <w:pPr>
              <w:pStyle w:val="Punktygwne"/>
              <w:spacing w:before="0" w:after="0" w:line="276" w:lineRule="auto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0D386B" w:rsidRPr="006825A2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Bartkowicz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0D386B" w:rsidRPr="00F92043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 A., Mazlish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mówić , żeby dzieci nas słuchały. Jak słuchać, żeby dzieci do nas mówiły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Media Rodzina, Poznań 2013.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Zachara B.,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pierwszorzędowa w szkole: scenariusze zajęć z uczniami gimnazjum i szkół ponadgimnazjalnych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RUBIKON, Kraków 2004.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Marczak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IMPULS,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:rsidR="000D386B" w:rsidRPr="00CE0E69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Moczydłowska J., Pełszyńska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szkole dla młodzieży niedostosowanej społecznie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FOSZE, Rzeszów 2004.</w:t>
            </w:r>
          </w:p>
          <w:p w:rsidR="000D386B" w:rsidRPr="00B30B5A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Pierzchalska A., Klag P.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rozmawiać z młodzieżą o prostytucji nieletnich?: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Dolnośląski Ośrodek Polityki Społecznej, Wałbrzych 2009.</w:t>
            </w:r>
          </w:p>
          <w:p w:rsidR="000D386B" w:rsidRPr="00F840F9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Skuteczność treningów psychologicznych w doskonaleniu umiejętności intra-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  <w:t>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Szempruch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 zgodzie z sobą i z innymi : program i scenariusze zajęć z profilaktyki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uzależnień i zachowań prospołecznych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Wyższej Szkoły Ekonomii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Innowacji,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2009. 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Szpringer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Zięba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 w szkole jako jedna z form przeciwdziałania zachowaniom agresywnym uczniów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(w:) Polak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Nauczyciel wobec wyzwań edukacji zintegrowanej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Państwowa Wyższa Szkoła Zawodowa, Krosno 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A1E87" w:rsidRPr="00B30B5A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Ziółkowska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Anoreksja od A do Z. Poradnik dla nauczycieli i wychowawców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2005.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121" w:rsidRDefault="00CF7121" w:rsidP="00C16ABF">
      <w:pPr>
        <w:spacing w:after="0" w:line="240" w:lineRule="auto"/>
      </w:pPr>
      <w:r>
        <w:separator/>
      </w:r>
    </w:p>
  </w:endnote>
  <w:endnote w:type="continuationSeparator" w:id="1">
    <w:p w:rsidR="00CF7121" w:rsidRDefault="00CF71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121" w:rsidRDefault="00CF7121" w:rsidP="00C16ABF">
      <w:pPr>
        <w:spacing w:after="0" w:line="240" w:lineRule="auto"/>
      </w:pPr>
      <w:r>
        <w:separator/>
      </w:r>
    </w:p>
  </w:footnote>
  <w:footnote w:type="continuationSeparator" w:id="1">
    <w:p w:rsidR="00CF7121" w:rsidRDefault="00CF7121" w:rsidP="00C16ABF">
      <w:pPr>
        <w:spacing w:after="0" w:line="240" w:lineRule="auto"/>
      </w:pPr>
      <w:r>
        <w:continuationSeparator/>
      </w:r>
    </w:p>
  </w:footnote>
  <w:footnote w:id="2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826CE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900"/>
    <w:rsid w:val="00015B8F"/>
    <w:rsid w:val="00022ECE"/>
    <w:rsid w:val="00042A51"/>
    <w:rsid w:val="00042D2E"/>
    <w:rsid w:val="00044C82"/>
    <w:rsid w:val="00070ED6"/>
    <w:rsid w:val="000742DC"/>
    <w:rsid w:val="00083C08"/>
    <w:rsid w:val="00083D97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386B"/>
    <w:rsid w:val="000E067D"/>
    <w:rsid w:val="000E40B8"/>
    <w:rsid w:val="000F1C57"/>
    <w:rsid w:val="000F242D"/>
    <w:rsid w:val="000F5615"/>
    <w:rsid w:val="0010202E"/>
    <w:rsid w:val="00111F4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2EC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3F17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931"/>
    <w:rsid w:val="00363F78"/>
    <w:rsid w:val="003A0A5B"/>
    <w:rsid w:val="003A1176"/>
    <w:rsid w:val="003A5C40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27F02"/>
    <w:rsid w:val="00431D5C"/>
    <w:rsid w:val="004362C6"/>
    <w:rsid w:val="00437FA2"/>
    <w:rsid w:val="00445970"/>
    <w:rsid w:val="0045729E"/>
    <w:rsid w:val="00461EFC"/>
    <w:rsid w:val="0046278A"/>
    <w:rsid w:val="004652C2"/>
    <w:rsid w:val="004706D1"/>
    <w:rsid w:val="00471326"/>
    <w:rsid w:val="0047598D"/>
    <w:rsid w:val="004840FD"/>
    <w:rsid w:val="00487211"/>
    <w:rsid w:val="00490F7D"/>
    <w:rsid w:val="00491678"/>
    <w:rsid w:val="004968E2"/>
    <w:rsid w:val="004A3EEA"/>
    <w:rsid w:val="004A4D1F"/>
    <w:rsid w:val="004D5282"/>
    <w:rsid w:val="004F1551"/>
    <w:rsid w:val="004F55A3"/>
    <w:rsid w:val="005004AA"/>
    <w:rsid w:val="0050496F"/>
    <w:rsid w:val="00513B6F"/>
    <w:rsid w:val="00515E4C"/>
    <w:rsid w:val="00517C63"/>
    <w:rsid w:val="00526C94"/>
    <w:rsid w:val="005363C4"/>
    <w:rsid w:val="00536BDE"/>
    <w:rsid w:val="0053778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593F"/>
    <w:rsid w:val="005E6E85"/>
    <w:rsid w:val="005F31D2"/>
    <w:rsid w:val="0061029B"/>
    <w:rsid w:val="006146C2"/>
    <w:rsid w:val="00617230"/>
    <w:rsid w:val="00621CE1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96477"/>
    <w:rsid w:val="006A60AE"/>
    <w:rsid w:val="006D050F"/>
    <w:rsid w:val="006D6139"/>
    <w:rsid w:val="006E5D65"/>
    <w:rsid w:val="006F1282"/>
    <w:rsid w:val="006F1FBC"/>
    <w:rsid w:val="006F31E2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8A6"/>
    <w:rsid w:val="00763BF1"/>
    <w:rsid w:val="00766FD4"/>
    <w:rsid w:val="0078168C"/>
    <w:rsid w:val="00786D3E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449B3"/>
    <w:rsid w:val="0085747A"/>
    <w:rsid w:val="00861436"/>
    <w:rsid w:val="00862B9A"/>
    <w:rsid w:val="00884922"/>
    <w:rsid w:val="00885F64"/>
    <w:rsid w:val="008917F9"/>
    <w:rsid w:val="008A45F7"/>
    <w:rsid w:val="008B3600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49EE"/>
    <w:rsid w:val="009508DF"/>
    <w:rsid w:val="00950DAC"/>
    <w:rsid w:val="00954A07"/>
    <w:rsid w:val="009933DD"/>
    <w:rsid w:val="00997F14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01B1"/>
    <w:rsid w:val="00AD1146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876B7"/>
    <w:rsid w:val="00B90885"/>
    <w:rsid w:val="00B93E4E"/>
    <w:rsid w:val="00BB520A"/>
    <w:rsid w:val="00BD2824"/>
    <w:rsid w:val="00BD3869"/>
    <w:rsid w:val="00BD47B7"/>
    <w:rsid w:val="00BD66E9"/>
    <w:rsid w:val="00BD6FF4"/>
    <w:rsid w:val="00BF2C41"/>
    <w:rsid w:val="00C058B4"/>
    <w:rsid w:val="00C05F44"/>
    <w:rsid w:val="00C131B5"/>
    <w:rsid w:val="00C15D1D"/>
    <w:rsid w:val="00C16ABF"/>
    <w:rsid w:val="00C170AE"/>
    <w:rsid w:val="00C26CB7"/>
    <w:rsid w:val="00C324C1"/>
    <w:rsid w:val="00C36992"/>
    <w:rsid w:val="00C46A74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7121"/>
    <w:rsid w:val="00CF78ED"/>
    <w:rsid w:val="00D02B25"/>
    <w:rsid w:val="00D02EBA"/>
    <w:rsid w:val="00D17C3C"/>
    <w:rsid w:val="00D26B2C"/>
    <w:rsid w:val="00D2760F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C5CA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5079"/>
    <w:rsid w:val="00E960BB"/>
    <w:rsid w:val="00EA2074"/>
    <w:rsid w:val="00EA4832"/>
    <w:rsid w:val="00EA4E9D"/>
    <w:rsid w:val="00EC14D1"/>
    <w:rsid w:val="00EC4899"/>
    <w:rsid w:val="00ED03AB"/>
    <w:rsid w:val="00ED32D2"/>
    <w:rsid w:val="00EE32DE"/>
    <w:rsid w:val="00EE5457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B28"/>
    <w:rsid w:val="00F840F9"/>
    <w:rsid w:val="00F92043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C9F1-3566-4FB2-869B-97A3A663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180</TotalTime>
  <Pages>6</Pages>
  <Words>1463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19</cp:revision>
  <cp:lastPrinted>2019-02-06T12:12:00Z</cp:lastPrinted>
  <dcterms:created xsi:type="dcterms:W3CDTF">2019-10-29T14:56:00Z</dcterms:created>
  <dcterms:modified xsi:type="dcterms:W3CDTF">2025-04-10T18:35:00Z</dcterms:modified>
</cp:coreProperties>
</file>